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Arundel and South Downs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Arundel and South Downs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Arundel and South Downs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Arundel and South Downs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Arundel and South Downs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Arundel and South Downs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Arundel and South Downs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Arundel and South Downs is estimated to be </w:t>
      </w:r>
      <w:r w:rsidRPr="00773DF7">
        <w:rPr>
          <w:rFonts w:ascii="Libre Franklin Light" w:eastAsia="Times New Roman" w:hAnsi="Libre Franklin Light" w:cs="Calibri Light"/>
          <w:b/>
          <w:bCs/>
          <w:color w:val="C45911" w:themeColor="accent2" w:themeShade="BF"/>
        </w:rPr>
        <w:t xml:space="preserve">£669,986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Arundel and South Downs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Arundel and South Downs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Arundel and South Downs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Arundel and South Downs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rundel and South Down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Arundel and South Downs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rundel and South Down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Arundel and South Downs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Arundel and South Downs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rundel and South Down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Arundel and South Downs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Arundel and South Downs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Arundel and South Downs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Arundel and South Downs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Arundel and South Downs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Arundel and South Downs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£669,986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Arundel and South Downs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£225,687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£404,336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£669,986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Arundel and South Downs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Arundel and South Downs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Arundel and South Downs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Arundel and South Downs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Arundel and South Downs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Arundel and South Downs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Arundel and South Downs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Arundel and South Downs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Arundel and South Downs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Arundel and South Downs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Arundel and South Downs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Arundel and South Downs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16D3548-9DFA-4EA8-B7D0-DF6F4CD03E5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